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E53" w:rsidRDefault="00EF3E53"/>
    <w:p w:rsidR="00EF3E53" w:rsidRDefault="00EF3E53"/>
    <w:p w:rsidR="00EF3E53" w:rsidRDefault="00EF3E53"/>
    <w:p w:rsidR="00EF3E53" w:rsidRPr="00FE55C4" w:rsidRDefault="00EF3E53" w:rsidP="00E6587B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</w:p>
    <w:p w:rsidR="00EF3E53" w:rsidRDefault="00EF3E53" w:rsidP="00E6587B">
      <w:pPr>
        <w:jc w:val="center"/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0.7pt" o:ole="" filled="t">
            <v:fill color2="black"/>
            <v:imagedata r:id="rId4" o:title=""/>
          </v:shape>
          <o:OLEObject Type="Embed" ProgID="Word.Picture.8" ShapeID="_x0000_i1025" DrawAspect="Content" ObjectID="_1683353576" r:id="rId5"/>
        </w:object>
      </w:r>
    </w:p>
    <w:p w:rsidR="00EF3E53" w:rsidRPr="00FE55C4" w:rsidRDefault="00EF3E53" w:rsidP="00E6587B">
      <w:pPr>
        <w:jc w:val="center"/>
        <w:rPr>
          <w:b/>
          <w:sz w:val="28"/>
          <w:szCs w:val="28"/>
        </w:rPr>
      </w:pPr>
      <w:r w:rsidRPr="00FE55C4">
        <w:rPr>
          <w:b/>
          <w:sz w:val="28"/>
          <w:szCs w:val="28"/>
        </w:rPr>
        <w:t xml:space="preserve">ПОЛОГІВСЬКА РАЙОННА РАДА </w:t>
      </w:r>
    </w:p>
    <w:p w:rsidR="00EF3E53" w:rsidRPr="00FE55C4" w:rsidRDefault="00EF3E53" w:rsidP="00E6587B">
      <w:pPr>
        <w:jc w:val="center"/>
        <w:rPr>
          <w:b/>
          <w:sz w:val="28"/>
          <w:szCs w:val="28"/>
        </w:rPr>
      </w:pPr>
      <w:r w:rsidRPr="00FE55C4">
        <w:rPr>
          <w:b/>
          <w:sz w:val="28"/>
          <w:szCs w:val="28"/>
        </w:rPr>
        <w:t>ЗАПОРІЗЬКОЇ ОБЛАСТІ</w:t>
      </w:r>
    </w:p>
    <w:p w:rsidR="00EF3E53" w:rsidRPr="00FE55C4" w:rsidRDefault="00EF3E53" w:rsidP="00E6587B">
      <w:pPr>
        <w:jc w:val="center"/>
        <w:rPr>
          <w:iCs/>
          <w:sz w:val="28"/>
          <w:szCs w:val="28"/>
        </w:rPr>
      </w:pPr>
      <w:r w:rsidRPr="00322CB7">
        <w:rPr>
          <w:b/>
          <w:i/>
          <w:iCs/>
          <w:sz w:val="28"/>
          <w:szCs w:val="28"/>
        </w:rPr>
        <w:t xml:space="preserve"> </w:t>
      </w:r>
      <w:r w:rsidRPr="00191007">
        <w:rPr>
          <w:iCs/>
          <w:sz w:val="28"/>
          <w:szCs w:val="28"/>
          <w:u w:val="single"/>
        </w:rPr>
        <w:t>восьме</w:t>
      </w:r>
      <w:r w:rsidRPr="00191007">
        <w:rPr>
          <w:b/>
          <w:iCs/>
          <w:sz w:val="28"/>
          <w:szCs w:val="28"/>
          <w:u w:val="single"/>
        </w:rPr>
        <w:t xml:space="preserve"> </w:t>
      </w:r>
      <w:r w:rsidRPr="00FE55C4">
        <w:rPr>
          <w:iCs/>
          <w:sz w:val="28"/>
          <w:szCs w:val="28"/>
        </w:rPr>
        <w:t>скликання</w:t>
      </w:r>
    </w:p>
    <w:p w:rsidR="00EF3E53" w:rsidRPr="00FE55C4" w:rsidRDefault="00EF3E53" w:rsidP="00E6587B">
      <w:pPr>
        <w:jc w:val="center"/>
        <w:rPr>
          <w:iCs/>
          <w:sz w:val="28"/>
          <w:szCs w:val="28"/>
        </w:rPr>
      </w:pPr>
      <w:r w:rsidRPr="00191007">
        <w:rPr>
          <w:iCs/>
          <w:sz w:val="28"/>
          <w:szCs w:val="28"/>
          <w:u w:val="single"/>
        </w:rPr>
        <w:t>сьома</w:t>
      </w:r>
      <w:r w:rsidRPr="00322CB7">
        <w:rPr>
          <w:iCs/>
          <w:sz w:val="28"/>
          <w:szCs w:val="28"/>
        </w:rPr>
        <w:t xml:space="preserve">  </w:t>
      </w:r>
      <w:r w:rsidRPr="00FE55C4">
        <w:rPr>
          <w:iCs/>
          <w:sz w:val="28"/>
          <w:szCs w:val="28"/>
        </w:rPr>
        <w:t>сесія</w:t>
      </w:r>
    </w:p>
    <w:p w:rsidR="00EF3E53" w:rsidRDefault="00EF3E53" w:rsidP="00E6587B">
      <w:pPr>
        <w:rPr>
          <w:b/>
          <w:i/>
          <w:iCs/>
          <w:sz w:val="28"/>
          <w:szCs w:val="28"/>
          <w:u w:val="single"/>
        </w:rPr>
      </w:pPr>
    </w:p>
    <w:p w:rsidR="00EF3E53" w:rsidRDefault="00EF3E53" w:rsidP="00E6587B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EF3E53" w:rsidRDefault="00EF3E53" w:rsidP="00E6587B">
      <w:pPr>
        <w:rPr>
          <w:sz w:val="28"/>
          <w:szCs w:val="28"/>
        </w:rPr>
      </w:pPr>
    </w:p>
    <w:p w:rsidR="00EF3E53" w:rsidRPr="006C6936" w:rsidRDefault="00EF3E53" w:rsidP="00E6587B">
      <w:pPr>
        <w:rPr>
          <w:sz w:val="28"/>
          <w:u w:val="single"/>
        </w:rPr>
      </w:pPr>
      <w:r>
        <w:rPr>
          <w:sz w:val="28"/>
          <w:u w:val="single"/>
        </w:rPr>
        <w:t xml:space="preserve">21 травня  2021 року </w:t>
      </w:r>
      <w:r w:rsidRPr="00FE55C4">
        <w:rPr>
          <w:sz w:val="28"/>
        </w:rPr>
        <w:t xml:space="preserve">                   </w:t>
      </w:r>
      <w:r>
        <w:rPr>
          <w:sz w:val="28"/>
        </w:rPr>
        <w:t xml:space="preserve"> </w:t>
      </w:r>
      <w:r w:rsidRPr="00FE55C4">
        <w:rPr>
          <w:sz w:val="28"/>
        </w:rPr>
        <w:t xml:space="preserve"> </w:t>
      </w:r>
      <w:r w:rsidRPr="00FE55C4">
        <w:rPr>
          <w:sz w:val="28"/>
          <w:szCs w:val="28"/>
        </w:rPr>
        <w:t>м. Пологи</w:t>
      </w:r>
      <w:r w:rsidRPr="00FE55C4">
        <w:rPr>
          <w:sz w:val="28"/>
        </w:rPr>
        <w:tab/>
      </w:r>
      <w:r w:rsidRPr="00FE55C4">
        <w:rPr>
          <w:sz w:val="28"/>
        </w:rPr>
        <w:tab/>
      </w:r>
      <w:r w:rsidRPr="00FE55C4">
        <w:rPr>
          <w:sz w:val="28"/>
        </w:rPr>
        <w:tab/>
      </w:r>
      <w:r w:rsidRPr="00FE55C4">
        <w:rPr>
          <w:sz w:val="28"/>
        </w:rPr>
        <w:tab/>
        <w:t>№</w:t>
      </w:r>
      <w:r>
        <w:rPr>
          <w:sz w:val="28"/>
        </w:rPr>
        <w:t xml:space="preserve"> </w:t>
      </w:r>
      <w:r>
        <w:rPr>
          <w:sz w:val="28"/>
          <w:u w:val="single"/>
        </w:rPr>
        <w:t>7</w:t>
      </w:r>
    </w:p>
    <w:p w:rsidR="00EF3E53" w:rsidRDefault="00EF3E53"/>
    <w:p w:rsidR="00EF3E53" w:rsidRDefault="00EF3E53"/>
    <w:p w:rsidR="00EF3E53" w:rsidRPr="00E6587B" w:rsidRDefault="00EF3E53">
      <w:pPr>
        <w:rPr>
          <w:b/>
        </w:rPr>
      </w:pPr>
    </w:p>
    <w:p w:rsidR="00EF3E53" w:rsidRPr="00E6587B" w:rsidRDefault="00EF3E53" w:rsidP="00E658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розпорядження</w:t>
      </w:r>
      <w:r w:rsidRPr="00E6587B">
        <w:rPr>
          <w:b/>
          <w:sz w:val="28"/>
          <w:szCs w:val="28"/>
        </w:rPr>
        <w:t xml:space="preserve"> голови </w:t>
      </w:r>
      <w:r>
        <w:rPr>
          <w:b/>
          <w:sz w:val="28"/>
          <w:szCs w:val="28"/>
          <w:lang w:val="ru-RU"/>
        </w:rPr>
        <w:t>Пологівсько</w:t>
      </w:r>
      <w:r>
        <w:rPr>
          <w:b/>
          <w:sz w:val="28"/>
          <w:szCs w:val="28"/>
        </w:rPr>
        <w:t xml:space="preserve">ї </w:t>
      </w:r>
      <w:r w:rsidRPr="00E6587B">
        <w:rPr>
          <w:b/>
          <w:sz w:val="28"/>
          <w:szCs w:val="28"/>
        </w:rPr>
        <w:t xml:space="preserve">районної ради </w:t>
      </w:r>
      <w:r>
        <w:rPr>
          <w:b/>
          <w:sz w:val="28"/>
          <w:szCs w:val="28"/>
        </w:rPr>
        <w:t>Запорізької області</w:t>
      </w:r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п.20 ч.1 ст.43 Закону України «Про місцеве самоврядування в Україні», Кодексом Законів про працю України, Пологівська районна рада Запорізької області </w:t>
      </w:r>
    </w:p>
    <w:p w:rsidR="00EF3E53" w:rsidRDefault="00EF3E53" w:rsidP="00E6587B">
      <w:pPr>
        <w:jc w:val="both"/>
        <w:rPr>
          <w:sz w:val="28"/>
          <w:szCs w:val="28"/>
        </w:rPr>
      </w:pPr>
      <w:r w:rsidRPr="00D447A5">
        <w:rPr>
          <w:b/>
          <w:sz w:val="28"/>
          <w:szCs w:val="28"/>
        </w:rPr>
        <w:t>ВИРІШИЛА</w:t>
      </w:r>
      <w:r>
        <w:rPr>
          <w:sz w:val="28"/>
          <w:szCs w:val="28"/>
        </w:rPr>
        <w:t xml:space="preserve"> : </w:t>
      </w:r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Затвердити розпорядження голови Пологівської районної ради Запорізької області  від  </w:t>
      </w:r>
      <w:r w:rsidRPr="00E6587B">
        <w:rPr>
          <w:sz w:val="28"/>
          <w:szCs w:val="28"/>
        </w:rPr>
        <w:t>23</w:t>
      </w:r>
      <w:r>
        <w:rPr>
          <w:sz w:val="28"/>
          <w:szCs w:val="28"/>
        </w:rPr>
        <w:t xml:space="preserve">   квітня  2021   року № 39-р   «Про звільнення  Фокши С. Є.» щодо звільнення </w:t>
      </w:r>
      <w:r w:rsidRPr="00B4104E">
        <w:rPr>
          <w:sz w:val="28"/>
          <w:szCs w:val="28"/>
        </w:rPr>
        <w:t>з</w:t>
      </w:r>
      <w:r>
        <w:rPr>
          <w:sz w:val="28"/>
          <w:szCs w:val="28"/>
        </w:rPr>
        <w:t xml:space="preserve"> посади </w:t>
      </w:r>
      <w:r>
        <w:rPr>
          <w:sz w:val="28"/>
        </w:rPr>
        <w:t xml:space="preserve">директора комунальної установи «Районний методичний кабінет» </w:t>
      </w:r>
      <w:r>
        <w:rPr>
          <w:sz w:val="28"/>
          <w:szCs w:val="28"/>
        </w:rPr>
        <w:t>Пологівської районної ради Запорізької області</w:t>
      </w:r>
      <w:r w:rsidRPr="00B4104E">
        <w:rPr>
          <w:sz w:val="28"/>
          <w:szCs w:val="28"/>
        </w:rPr>
        <w:t xml:space="preserve"> </w:t>
      </w:r>
      <w:r>
        <w:rPr>
          <w:sz w:val="28"/>
          <w:szCs w:val="28"/>
        </w:rPr>
        <w:t>Фокши Світлани Євгеніївни відповідно до п.1.ст.40 КЗпП України у зв’язку з припиненням установи шляхом ліквідації.</w:t>
      </w:r>
    </w:p>
    <w:p w:rsidR="00EF3E53" w:rsidRDefault="00EF3E53" w:rsidP="00E6587B">
      <w:pPr>
        <w:jc w:val="both"/>
        <w:rPr>
          <w:sz w:val="28"/>
          <w:szCs w:val="28"/>
        </w:rPr>
      </w:pPr>
      <w:bookmarkStart w:id="0" w:name="_GoBack"/>
      <w:bookmarkEnd w:id="0"/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                                                                        Сергій КАЛАШНИК</w:t>
      </w:r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spacing w:line="240" w:lineRule="exact"/>
        <w:jc w:val="both"/>
        <w:rPr>
          <w:sz w:val="28"/>
          <w:szCs w:val="28"/>
        </w:rPr>
      </w:pPr>
    </w:p>
    <w:p w:rsidR="00EF3E53" w:rsidRDefault="00EF3E53" w:rsidP="00E6587B">
      <w:pPr>
        <w:spacing w:line="240" w:lineRule="exact"/>
        <w:jc w:val="both"/>
        <w:rPr>
          <w:sz w:val="22"/>
          <w:szCs w:val="22"/>
        </w:rPr>
      </w:pPr>
    </w:p>
    <w:p w:rsidR="00EF3E53" w:rsidRDefault="00EF3E53" w:rsidP="00E6587B">
      <w:pPr>
        <w:spacing w:line="240" w:lineRule="exact"/>
        <w:jc w:val="both"/>
        <w:rPr>
          <w:sz w:val="22"/>
          <w:szCs w:val="22"/>
        </w:rPr>
      </w:pPr>
    </w:p>
    <w:p w:rsidR="00EF3E53" w:rsidRDefault="00EF3E53" w:rsidP="00E6587B">
      <w:pPr>
        <w:spacing w:line="240" w:lineRule="exact"/>
        <w:jc w:val="both"/>
        <w:rPr>
          <w:sz w:val="22"/>
          <w:szCs w:val="22"/>
        </w:rPr>
      </w:pPr>
    </w:p>
    <w:p w:rsidR="00EF3E53" w:rsidRDefault="00EF3E53" w:rsidP="00E6587B">
      <w:pPr>
        <w:spacing w:line="240" w:lineRule="exact"/>
        <w:jc w:val="both"/>
        <w:rPr>
          <w:sz w:val="22"/>
          <w:szCs w:val="22"/>
        </w:rPr>
      </w:pPr>
    </w:p>
    <w:p w:rsidR="00EF3E53" w:rsidRDefault="00EF3E53" w:rsidP="00E6587B">
      <w:pPr>
        <w:spacing w:line="240" w:lineRule="exact"/>
        <w:jc w:val="both"/>
        <w:rPr>
          <w:sz w:val="22"/>
          <w:szCs w:val="22"/>
        </w:rPr>
      </w:pPr>
    </w:p>
    <w:p w:rsidR="00EF3E53" w:rsidRDefault="00EF3E53" w:rsidP="00E6587B">
      <w:pPr>
        <w:spacing w:line="240" w:lineRule="exact"/>
        <w:jc w:val="both"/>
        <w:rPr>
          <w:sz w:val="22"/>
          <w:szCs w:val="22"/>
        </w:rPr>
      </w:pPr>
    </w:p>
    <w:p w:rsidR="00EF3E53" w:rsidRDefault="00EF3E53" w:rsidP="00E6587B">
      <w:pPr>
        <w:spacing w:line="240" w:lineRule="exact"/>
        <w:jc w:val="both"/>
        <w:rPr>
          <w:sz w:val="22"/>
          <w:szCs w:val="22"/>
        </w:rPr>
      </w:pPr>
    </w:p>
    <w:p w:rsidR="00EF3E53" w:rsidRDefault="00EF3E53" w:rsidP="00E6587B">
      <w:pPr>
        <w:spacing w:line="240" w:lineRule="exact"/>
        <w:jc w:val="both"/>
        <w:rPr>
          <w:sz w:val="22"/>
          <w:szCs w:val="22"/>
        </w:rPr>
      </w:pPr>
    </w:p>
    <w:p w:rsidR="00EF3E53" w:rsidRDefault="00EF3E53" w:rsidP="00E6587B">
      <w:pPr>
        <w:spacing w:line="240" w:lineRule="exact"/>
        <w:jc w:val="both"/>
        <w:rPr>
          <w:sz w:val="22"/>
          <w:szCs w:val="22"/>
        </w:rPr>
      </w:pPr>
    </w:p>
    <w:p w:rsidR="00EF3E53" w:rsidRDefault="00EF3E53" w:rsidP="00E6587B">
      <w:pPr>
        <w:spacing w:line="240" w:lineRule="exact"/>
        <w:jc w:val="both"/>
        <w:rPr>
          <w:sz w:val="22"/>
          <w:szCs w:val="22"/>
        </w:rPr>
      </w:pPr>
    </w:p>
    <w:p w:rsidR="00EF3E53" w:rsidRDefault="00EF3E53" w:rsidP="00E6587B">
      <w:pPr>
        <w:spacing w:line="240" w:lineRule="exact"/>
        <w:jc w:val="both"/>
        <w:rPr>
          <w:szCs w:val="28"/>
        </w:rPr>
      </w:pPr>
    </w:p>
    <w:p w:rsidR="00EF3E53" w:rsidRPr="00EF04A5" w:rsidRDefault="00EF3E53" w:rsidP="00E6587B">
      <w:pPr>
        <w:shd w:val="clear" w:color="auto" w:fill="FFFFFF"/>
        <w:spacing w:line="322" w:lineRule="exact"/>
        <w:ind w:left="34"/>
        <w:jc w:val="center"/>
        <w:rPr>
          <w:b/>
          <w:sz w:val="28"/>
          <w:szCs w:val="28"/>
        </w:rPr>
      </w:pPr>
      <w:r w:rsidRPr="00EF04A5">
        <w:rPr>
          <w:b/>
          <w:bCs/>
          <w:sz w:val="28"/>
          <w:szCs w:val="28"/>
        </w:rPr>
        <w:t>Пояснювальна записка</w:t>
      </w:r>
    </w:p>
    <w:p w:rsidR="00EF3E53" w:rsidRPr="00EF04A5" w:rsidRDefault="00EF3E53" w:rsidP="00E6587B">
      <w:pPr>
        <w:jc w:val="center"/>
        <w:rPr>
          <w:b/>
          <w:bCs/>
          <w:sz w:val="28"/>
          <w:szCs w:val="28"/>
        </w:rPr>
      </w:pPr>
      <w:r w:rsidRPr="00EF04A5">
        <w:rPr>
          <w:b/>
          <w:bCs/>
          <w:sz w:val="28"/>
          <w:szCs w:val="28"/>
        </w:rPr>
        <w:t xml:space="preserve">до проєкту рішення Пологівської  районної ради Запорізької області </w:t>
      </w:r>
    </w:p>
    <w:p w:rsidR="00EF3E53" w:rsidRDefault="00EF3E53" w:rsidP="00E6587B">
      <w:pPr>
        <w:jc w:val="center"/>
        <w:rPr>
          <w:b/>
          <w:sz w:val="28"/>
          <w:szCs w:val="28"/>
        </w:rPr>
      </w:pPr>
      <w:r w:rsidRPr="00EF04A5">
        <w:rPr>
          <w:b/>
          <w:bCs/>
          <w:sz w:val="28"/>
          <w:szCs w:val="28"/>
        </w:rPr>
        <w:t>«</w:t>
      </w:r>
      <w:r w:rsidRPr="00EF04A5">
        <w:rPr>
          <w:b/>
          <w:sz w:val="28"/>
          <w:szCs w:val="28"/>
        </w:rPr>
        <w:t xml:space="preserve">Про затвердження розпорядження голови </w:t>
      </w:r>
    </w:p>
    <w:p w:rsidR="00EF3E53" w:rsidRPr="00EF04A5" w:rsidRDefault="00EF3E53" w:rsidP="00E65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Пологівської </w:t>
      </w:r>
      <w:r w:rsidRPr="00EF04A5">
        <w:rPr>
          <w:b/>
          <w:sz w:val="28"/>
          <w:szCs w:val="28"/>
        </w:rPr>
        <w:t>районної ради</w:t>
      </w:r>
      <w:r>
        <w:rPr>
          <w:b/>
          <w:sz w:val="28"/>
          <w:szCs w:val="28"/>
        </w:rPr>
        <w:t xml:space="preserve"> Запорізької області</w:t>
      </w:r>
      <w:r w:rsidRPr="00EF04A5">
        <w:rPr>
          <w:b/>
          <w:sz w:val="28"/>
          <w:szCs w:val="28"/>
        </w:rPr>
        <w:t>»</w:t>
      </w:r>
    </w:p>
    <w:p w:rsidR="00EF3E53" w:rsidRPr="00EF04A5" w:rsidRDefault="00EF3E53" w:rsidP="00E6587B">
      <w:pPr>
        <w:jc w:val="both"/>
        <w:rPr>
          <w:b/>
          <w:sz w:val="28"/>
          <w:szCs w:val="28"/>
        </w:rPr>
      </w:pPr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Проєктом рішення пропонується затвердити розпорядження голови районної ради щодо звільнення директора комунальної  установи </w:t>
      </w:r>
      <w:r>
        <w:rPr>
          <w:sz w:val="28"/>
        </w:rPr>
        <w:t xml:space="preserve">«Районний методичний кабінет» </w:t>
      </w:r>
      <w:r>
        <w:rPr>
          <w:sz w:val="28"/>
          <w:szCs w:val="28"/>
        </w:rPr>
        <w:t xml:space="preserve">Пологівської районної ради Запорізької області  у зв’язку з припиненням установи шляхом ліквідації. Прийняття даного рішення дозволить привести у відповідність до діючого трудового законодавства взаємовідносини  із директором комунальної  установи. </w:t>
      </w:r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</w:p>
    <w:p w:rsidR="00EF3E53" w:rsidRDefault="00EF3E53" w:rsidP="00E6587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відділу організаційної роботи </w:t>
      </w:r>
    </w:p>
    <w:p w:rsidR="00EF3E53" w:rsidRDefault="00EF3E53" w:rsidP="00E6587B">
      <w:pPr>
        <w:ind w:left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</w:t>
      </w:r>
      <w:r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</w:rPr>
        <w:t xml:space="preserve">    Володимир  КОШЕЛЬ </w:t>
      </w:r>
    </w:p>
    <w:p w:rsidR="00EF3E53" w:rsidRDefault="00EF3E53" w:rsidP="00E6587B">
      <w:pPr>
        <w:jc w:val="both"/>
        <w:rPr>
          <w:sz w:val="28"/>
          <w:szCs w:val="28"/>
        </w:rPr>
      </w:pPr>
    </w:p>
    <w:p w:rsidR="00EF3E53" w:rsidRDefault="00EF3E53" w:rsidP="00E6587B">
      <w:pPr>
        <w:jc w:val="both"/>
      </w:pPr>
    </w:p>
    <w:sectPr w:rsidR="00EF3E53" w:rsidSect="0007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87B"/>
    <w:rsid w:val="00070F92"/>
    <w:rsid w:val="00071D2F"/>
    <w:rsid w:val="000874AF"/>
    <w:rsid w:val="000E0D51"/>
    <w:rsid w:val="00141C9C"/>
    <w:rsid w:val="00191007"/>
    <w:rsid w:val="001F22D0"/>
    <w:rsid w:val="00322CB7"/>
    <w:rsid w:val="00341168"/>
    <w:rsid w:val="003B0DE8"/>
    <w:rsid w:val="006C6936"/>
    <w:rsid w:val="006E6C57"/>
    <w:rsid w:val="00841AEA"/>
    <w:rsid w:val="00847592"/>
    <w:rsid w:val="00942F87"/>
    <w:rsid w:val="00974444"/>
    <w:rsid w:val="00986150"/>
    <w:rsid w:val="00A11476"/>
    <w:rsid w:val="00A40BB0"/>
    <w:rsid w:val="00AD0161"/>
    <w:rsid w:val="00B4104E"/>
    <w:rsid w:val="00B77A0A"/>
    <w:rsid w:val="00BF0DAF"/>
    <w:rsid w:val="00C27468"/>
    <w:rsid w:val="00CF7BEE"/>
    <w:rsid w:val="00D447A5"/>
    <w:rsid w:val="00D81EBD"/>
    <w:rsid w:val="00E6587B"/>
    <w:rsid w:val="00EF04A5"/>
    <w:rsid w:val="00EF3E53"/>
    <w:rsid w:val="00F800DB"/>
    <w:rsid w:val="00FB4FDC"/>
    <w:rsid w:val="00FE5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87B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E658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6587B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1910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1007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254</Words>
  <Characters>1454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cp:lastPrinted>2021-05-11T06:07:00Z</cp:lastPrinted>
  <dcterms:created xsi:type="dcterms:W3CDTF">2021-05-06T06:16:00Z</dcterms:created>
  <dcterms:modified xsi:type="dcterms:W3CDTF">2021-05-24T06:27:00Z</dcterms:modified>
</cp:coreProperties>
</file>